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83D92" w14:textId="5058CF0C" w:rsidR="00BA00AB" w:rsidRDefault="0039099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BOTILLER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fl.1421)</w:t>
      </w:r>
    </w:p>
    <w:p w14:paraId="369D8869" w14:textId="360EE587" w:rsidR="00390998" w:rsidRDefault="0039099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Warrington.</w:t>
      </w:r>
    </w:p>
    <w:p w14:paraId="276169A4" w14:textId="77777777" w:rsidR="00390998" w:rsidRDefault="00390998" w:rsidP="009139A6">
      <w:pPr>
        <w:pStyle w:val="NoSpacing"/>
        <w:rPr>
          <w:rFonts w:cs="Times New Roman"/>
          <w:szCs w:val="24"/>
        </w:rPr>
      </w:pPr>
    </w:p>
    <w:p w14:paraId="3287E8AF" w14:textId="77777777" w:rsidR="00390998" w:rsidRDefault="00390998" w:rsidP="009139A6">
      <w:pPr>
        <w:pStyle w:val="NoSpacing"/>
        <w:rPr>
          <w:rFonts w:cs="Times New Roman"/>
          <w:szCs w:val="24"/>
        </w:rPr>
      </w:pPr>
    </w:p>
    <w:p w14:paraId="29B6C5F6" w14:textId="77777777" w:rsidR="00390998" w:rsidRDefault="00390998" w:rsidP="0039099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1421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>He made his Will.</w:t>
      </w:r>
    </w:p>
    <w:p w14:paraId="63D541E9" w14:textId="77777777" w:rsidR="00390998" w:rsidRDefault="00390998" w:rsidP="00390998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(“Calendar of Lambeth Wills” from “The Genealogist” ed. </w:t>
      </w:r>
      <w:proofErr w:type="spellStart"/>
      <w:r>
        <w:rPr>
          <w:rFonts w:cs="Times New Roman"/>
          <w:szCs w:val="24"/>
        </w:rPr>
        <w:t>H.</w:t>
      </w:r>
      <w:proofErr w:type="gramStart"/>
      <w:r>
        <w:rPr>
          <w:rFonts w:cs="Times New Roman"/>
          <w:szCs w:val="24"/>
        </w:rPr>
        <w:t>W.Forsyth</w:t>
      </w:r>
      <w:proofErr w:type="spellEnd"/>
      <w:proofErr w:type="gramEnd"/>
      <w:r>
        <w:rPr>
          <w:rFonts w:cs="Times New Roman"/>
          <w:szCs w:val="24"/>
        </w:rPr>
        <w:t xml:space="preserve"> Harwood, volume XXXIV pub. George Bell and sons, 1918, p.61)</w:t>
      </w:r>
    </w:p>
    <w:p w14:paraId="074E75CB" w14:textId="77777777" w:rsidR="00390998" w:rsidRDefault="00390998" w:rsidP="00390998">
      <w:pPr>
        <w:pStyle w:val="NoSpacing"/>
        <w:rPr>
          <w:rFonts w:cs="Times New Roman"/>
          <w:szCs w:val="24"/>
        </w:rPr>
      </w:pPr>
    </w:p>
    <w:p w14:paraId="6809A0AB" w14:textId="77777777" w:rsidR="00390998" w:rsidRDefault="00390998" w:rsidP="00390998">
      <w:pPr>
        <w:pStyle w:val="NoSpacing"/>
        <w:rPr>
          <w:rFonts w:cs="Times New Roman"/>
          <w:szCs w:val="24"/>
        </w:rPr>
      </w:pPr>
    </w:p>
    <w:p w14:paraId="5465BB9A" w14:textId="77777777" w:rsidR="00390998" w:rsidRPr="00112647" w:rsidRDefault="00390998" w:rsidP="0039099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October 2023</w:t>
      </w:r>
    </w:p>
    <w:p w14:paraId="5CD0A933" w14:textId="5DDAE9F8" w:rsidR="00390998" w:rsidRPr="00390998" w:rsidRDefault="00390998" w:rsidP="009139A6">
      <w:pPr>
        <w:pStyle w:val="NoSpacing"/>
        <w:rPr>
          <w:rFonts w:cs="Times New Roman"/>
          <w:szCs w:val="24"/>
        </w:rPr>
      </w:pPr>
    </w:p>
    <w:sectPr w:rsidR="00390998" w:rsidRPr="0039099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3030F" w14:textId="77777777" w:rsidR="00390998" w:rsidRDefault="00390998" w:rsidP="009139A6">
      <w:r>
        <w:separator/>
      </w:r>
    </w:p>
  </w:endnote>
  <w:endnote w:type="continuationSeparator" w:id="0">
    <w:p w14:paraId="7F7E4E26" w14:textId="77777777" w:rsidR="00390998" w:rsidRDefault="0039099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FDA0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BF5B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5B2E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EBF76" w14:textId="77777777" w:rsidR="00390998" w:rsidRDefault="00390998" w:rsidP="009139A6">
      <w:r>
        <w:separator/>
      </w:r>
    </w:p>
  </w:footnote>
  <w:footnote w:type="continuationSeparator" w:id="0">
    <w:p w14:paraId="2D848EAC" w14:textId="77777777" w:rsidR="00390998" w:rsidRDefault="0039099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AAB5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72FE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3ABA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998"/>
    <w:rsid w:val="000666E0"/>
    <w:rsid w:val="002510B7"/>
    <w:rsid w:val="00390998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F9E217"/>
  <w15:chartTrackingRefBased/>
  <w15:docId w15:val="{BE61E439-A7F0-4942-85D5-EB1711DE7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9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2023-10-14T19:39:00Z</dcterms:created>
  <dcterms:modified xsi:type="dcterms:W3CDTF">2023-10-14T19:48:00Z</dcterms:modified>
</cp:coreProperties>
</file>